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26C09" w14:textId="31C2B587" w:rsidR="00505FE4" w:rsidRPr="004466BB" w:rsidRDefault="00505FE4" w:rsidP="00A4490B">
      <w:pPr>
        <w:pStyle w:val="Tytu"/>
        <w:ind w:right="707"/>
        <w:jc w:val="left"/>
        <w:rPr>
          <w:szCs w:val="24"/>
        </w:rPr>
      </w:pPr>
    </w:p>
    <w:p w14:paraId="106747A0" w14:textId="77777777" w:rsidR="00505FE4" w:rsidRPr="004466BB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4466BB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4466BB" w14:paraId="0EDEED1A" w14:textId="77777777" w:rsidTr="004466BB">
        <w:trPr>
          <w:cantSplit/>
          <w:trHeight w:val="510"/>
          <w:jc w:val="center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65337AFF" w14:textId="77777777" w:rsidR="00505FE4" w:rsidRPr="004466BB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489F" w14:textId="77777777" w:rsidR="007339DC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 xml:space="preserve">Nazwa modułu (bloku przedmiotów): </w:t>
            </w:r>
          </w:p>
          <w:p w14:paraId="0302797C" w14:textId="55E1C9B7" w:rsidR="00505FE4" w:rsidRPr="004466BB" w:rsidRDefault="007339DC" w:rsidP="00F77DC4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0FB2C4B" w14:textId="3AE4E8B5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Kod modułu:</w:t>
            </w:r>
            <w:r w:rsidR="007339DC" w:rsidRPr="004466BB">
              <w:rPr>
                <w:sz w:val="24"/>
                <w:szCs w:val="24"/>
              </w:rPr>
              <w:t xml:space="preserve"> </w:t>
            </w:r>
            <w:r w:rsidR="003C5BEE">
              <w:rPr>
                <w:sz w:val="24"/>
                <w:szCs w:val="24"/>
              </w:rPr>
              <w:t>M19-D1</w:t>
            </w:r>
          </w:p>
        </w:tc>
      </w:tr>
      <w:tr w:rsidR="00505FE4" w:rsidRPr="004466BB" w14:paraId="13348D17" w14:textId="77777777" w:rsidTr="004466B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3ABD3D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88E0" w14:textId="77777777" w:rsidR="00505FE4" w:rsidRPr="004466BB" w:rsidRDefault="00505FE4" w:rsidP="00F77DC4">
            <w:pPr>
              <w:rPr>
                <w:b/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 xml:space="preserve">Nazwa przedmiotu: </w:t>
            </w:r>
          </w:p>
          <w:p w14:paraId="60E1F0A9" w14:textId="4E8A36E2" w:rsidR="00505FE4" w:rsidRPr="004466BB" w:rsidRDefault="007339DC" w:rsidP="00F77DC4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 xml:space="preserve">Routing i </w:t>
            </w:r>
            <w:proofErr w:type="spellStart"/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>switching</w:t>
            </w:r>
            <w:proofErr w:type="spellEnd"/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6DA63D4" w14:textId="4FDF0785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Kod przedmiotu:</w:t>
            </w:r>
            <w:r w:rsidR="007339DC" w:rsidRPr="004466BB">
              <w:rPr>
                <w:sz w:val="24"/>
                <w:szCs w:val="24"/>
              </w:rPr>
              <w:t xml:space="preserve"> </w:t>
            </w:r>
            <w:r w:rsidR="007339DC" w:rsidRPr="004466BB">
              <w:rPr>
                <w:rFonts w:eastAsia="Calibri"/>
                <w:b/>
                <w:color w:val="00000A"/>
                <w:sz w:val="24"/>
                <w:szCs w:val="24"/>
              </w:rPr>
              <w:t>ASK_M3</w:t>
            </w:r>
          </w:p>
        </w:tc>
      </w:tr>
      <w:tr w:rsidR="00505FE4" w:rsidRPr="004466BB" w14:paraId="1FEB5565" w14:textId="77777777" w:rsidTr="004466B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15735C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F77F9D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Nazwa jednostki organizacyjnej prowadzącej przedmiot / moduł:</w:t>
            </w:r>
          </w:p>
          <w:p w14:paraId="10E79928" w14:textId="77777777" w:rsidR="00505FE4" w:rsidRPr="004466BB" w:rsidRDefault="00A0655B" w:rsidP="00F77DC4">
            <w:pPr>
              <w:rPr>
                <w:b/>
                <w:sz w:val="24"/>
                <w:szCs w:val="24"/>
              </w:rPr>
            </w:pPr>
            <w:r w:rsidRPr="004466BB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4466BB" w14:paraId="62DC9C2D" w14:textId="77777777" w:rsidTr="004466B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37D092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181E3E" w14:textId="77777777" w:rsidR="007339DC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Nazwa kierunku:</w:t>
            </w:r>
            <w:r w:rsidR="007339DC" w:rsidRPr="004466BB">
              <w:rPr>
                <w:sz w:val="24"/>
                <w:szCs w:val="24"/>
              </w:rPr>
              <w:t xml:space="preserve"> </w:t>
            </w:r>
          </w:p>
          <w:p w14:paraId="5D215592" w14:textId="434CDA69" w:rsidR="00505FE4" w:rsidRPr="004466BB" w:rsidRDefault="007339DC" w:rsidP="00F77DC4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b/>
                <w:sz w:val="24"/>
                <w:szCs w:val="24"/>
              </w:rPr>
              <w:t>INFORMATYKA</w:t>
            </w:r>
          </w:p>
        </w:tc>
      </w:tr>
      <w:tr w:rsidR="00505FE4" w:rsidRPr="004466BB" w14:paraId="384A75DE" w14:textId="77777777" w:rsidTr="004466B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057E5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18B519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Nazwa specjalności:</w:t>
            </w:r>
            <w:r w:rsidR="00A0655B" w:rsidRPr="004466BB">
              <w:rPr>
                <w:sz w:val="24"/>
                <w:szCs w:val="24"/>
              </w:rPr>
              <w:t xml:space="preserve"> /niewłaściwe skasować/</w:t>
            </w:r>
          </w:p>
          <w:p w14:paraId="31E84FCF" w14:textId="2F1D4F97" w:rsidR="00505FE4" w:rsidRPr="004466BB" w:rsidRDefault="00A0655B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Administracja systemów i sieci komputerowych</w:t>
            </w:r>
          </w:p>
        </w:tc>
      </w:tr>
      <w:tr w:rsidR="00505FE4" w:rsidRPr="004466BB" w14:paraId="5B194323" w14:textId="77777777" w:rsidTr="004466B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988BEF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1D6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Forma studiów:</w:t>
            </w:r>
          </w:p>
          <w:p w14:paraId="2FE2198E" w14:textId="1865429F" w:rsidR="00505FE4" w:rsidRPr="004466BB" w:rsidRDefault="007339DC" w:rsidP="00F77DC4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3C1F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Profil kształcenia:</w:t>
            </w:r>
          </w:p>
          <w:p w14:paraId="343E3B71" w14:textId="1E45D73B" w:rsidR="00505FE4" w:rsidRPr="004466BB" w:rsidRDefault="007339DC" w:rsidP="00F77DC4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0"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4DBAF4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Poziom studiów:</w:t>
            </w:r>
          </w:p>
          <w:p w14:paraId="527B3125" w14:textId="6ECF0540" w:rsidR="007339DC" w:rsidRPr="004466BB" w:rsidRDefault="007339DC" w:rsidP="00AC0D49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0"/>
                <w:sz w:val="24"/>
                <w:szCs w:val="24"/>
              </w:rPr>
              <w:t>STUDIA I STOPNIA</w:t>
            </w:r>
          </w:p>
        </w:tc>
      </w:tr>
      <w:tr w:rsidR="00505FE4" w:rsidRPr="004466BB" w14:paraId="28CAA208" w14:textId="77777777" w:rsidTr="004466B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3188BA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40CE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 xml:space="preserve">Rok / semestr: </w:t>
            </w:r>
          </w:p>
          <w:p w14:paraId="045DF4C8" w14:textId="33CC1D8F" w:rsidR="00505FE4" w:rsidRPr="004466BB" w:rsidRDefault="007339DC" w:rsidP="00F77DC4">
            <w:pPr>
              <w:rPr>
                <w:b/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5D3F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Status przedmiotu /modułu:</w:t>
            </w:r>
          </w:p>
          <w:p w14:paraId="27FA0365" w14:textId="00076D46" w:rsidR="00505FE4" w:rsidRPr="004466BB" w:rsidRDefault="007339DC" w:rsidP="00F77DC4">
            <w:pPr>
              <w:rPr>
                <w:b/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60F470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Język przedmiotu / modułu:</w:t>
            </w:r>
          </w:p>
          <w:p w14:paraId="4B8E2FBF" w14:textId="510CEA92" w:rsidR="00505FE4" w:rsidRPr="004466BB" w:rsidRDefault="007339DC" w:rsidP="00F77DC4">
            <w:pPr>
              <w:rPr>
                <w:b/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505FE4" w:rsidRPr="004466BB" w14:paraId="09886935" w14:textId="77777777" w:rsidTr="004466B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B6D91D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D69A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  <w:p w14:paraId="6B3C73BD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BEE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91BC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9C95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DE51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8944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7EC640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 xml:space="preserve">inne </w:t>
            </w:r>
            <w:r w:rsidRPr="004466BB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4466BB" w14:paraId="3D503F16" w14:textId="77777777" w:rsidTr="004466BB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38D591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66082D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545A6C" w14:textId="674164B4" w:rsidR="00505FE4" w:rsidRPr="004466BB" w:rsidRDefault="007339DC" w:rsidP="00F77DC4">
            <w:pPr>
              <w:jc w:val="center"/>
              <w:rPr>
                <w:b/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1DC44A" w14:textId="77777777" w:rsidR="00505FE4" w:rsidRPr="004466B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0029AA" w14:textId="19D07BB7" w:rsidR="00505FE4" w:rsidRPr="004466BB" w:rsidRDefault="007339DC" w:rsidP="00F77DC4">
            <w:pPr>
              <w:jc w:val="center"/>
              <w:rPr>
                <w:b/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4B5659" w14:textId="77777777" w:rsidR="00505FE4" w:rsidRPr="004466B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C43EA" w14:textId="77777777" w:rsidR="00505FE4" w:rsidRPr="004466B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062899" w14:textId="77777777" w:rsidR="00505FE4" w:rsidRPr="004466B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A911019" w14:textId="77777777" w:rsidR="00505FE4" w:rsidRPr="004466BB" w:rsidRDefault="00505FE4" w:rsidP="00505FE4">
      <w:pPr>
        <w:rPr>
          <w:sz w:val="24"/>
          <w:szCs w:val="24"/>
        </w:rPr>
      </w:pPr>
    </w:p>
    <w:p w14:paraId="3A237882" w14:textId="77777777" w:rsidR="00505FE4" w:rsidRPr="004466BB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4466BB" w14:paraId="5B5BD275" w14:textId="77777777" w:rsidTr="004466BB">
        <w:trPr>
          <w:jc w:val="center"/>
        </w:trPr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DC81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Koordynator przedmiotu / modułu</w:t>
            </w:r>
            <w:r w:rsidRPr="004466BB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2336E" w14:textId="38AA0A69" w:rsidR="00505FE4" w:rsidRPr="004466BB" w:rsidRDefault="007339DC" w:rsidP="00F77DC4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>mgr inż. Norbert Sacha</w:t>
            </w:r>
          </w:p>
        </w:tc>
      </w:tr>
      <w:tr w:rsidR="00505FE4" w:rsidRPr="00CE388D" w14:paraId="5198D402" w14:textId="77777777" w:rsidTr="004466BB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C7FD" w14:textId="77777777" w:rsidR="00505FE4" w:rsidRPr="004466BB" w:rsidRDefault="00505FE4" w:rsidP="00F77DC4">
            <w:pPr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Prowadzący zajęcia</w:t>
            </w:r>
            <w:r w:rsidRPr="004466BB">
              <w:t>*</w:t>
            </w:r>
          </w:p>
          <w:p w14:paraId="2EF62DEC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C77B3" w14:textId="12D669BC" w:rsidR="00505FE4" w:rsidRPr="00CE388D" w:rsidRDefault="007339DC" w:rsidP="00F77DC4">
            <w:pPr>
              <w:rPr>
                <w:sz w:val="24"/>
                <w:szCs w:val="24"/>
                <w:lang w:val="en-US"/>
              </w:rPr>
            </w:pPr>
            <w:proofErr w:type="spellStart"/>
            <w:r w:rsidRPr="00CE388D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mgr</w:t>
            </w:r>
            <w:proofErr w:type="spellEnd"/>
            <w:r w:rsidRPr="00CE388D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388D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inż</w:t>
            </w:r>
            <w:proofErr w:type="spellEnd"/>
            <w:r w:rsidRPr="00CE388D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. Norbert Sacha</w:t>
            </w:r>
            <w:r w:rsidR="00CE388D" w:rsidRPr="00CE388D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E388D" w:rsidRPr="00CE388D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m</w:t>
            </w:r>
            <w:r w:rsidR="00CE388D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gr</w:t>
            </w:r>
            <w:proofErr w:type="spellEnd"/>
            <w:r w:rsidR="00CE388D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388D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inż</w:t>
            </w:r>
            <w:proofErr w:type="spellEnd"/>
            <w:r w:rsidR="00CE388D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 xml:space="preserve"> Arkadiusz Górka</w:t>
            </w:r>
          </w:p>
        </w:tc>
      </w:tr>
      <w:tr w:rsidR="00505FE4" w:rsidRPr="004466BB" w14:paraId="7D4A2D33" w14:textId="77777777" w:rsidTr="004466BB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4397" w14:textId="77777777" w:rsidR="00505FE4" w:rsidRPr="004466B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FE326" w14:textId="5C9EB613" w:rsidR="00505FE4" w:rsidRPr="004466BB" w:rsidRDefault="007339DC" w:rsidP="00F77DC4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Wyposażenie studentów w wiedzę i umiejętności, umożliwiające administrowanie siecią komputerową  LAN/WAN, zbudowaną z kilku urządzeń sieciowych: routerów i przełączników firmy Cisco.</w:t>
            </w:r>
          </w:p>
        </w:tc>
      </w:tr>
      <w:tr w:rsidR="00505FE4" w:rsidRPr="004466BB" w14:paraId="444A6DC1" w14:textId="77777777" w:rsidTr="004466BB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B4FC3C" w14:textId="77777777" w:rsidR="00505FE4" w:rsidRPr="004466B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3D4345" w14:textId="0E4D6BDF" w:rsidR="00505FE4" w:rsidRPr="004466BB" w:rsidRDefault="007339DC" w:rsidP="00F77DC4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Wiedza i umiejętności z przedmiotu - “Sieci komputerowe”.</w:t>
            </w:r>
          </w:p>
        </w:tc>
      </w:tr>
    </w:tbl>
    <w:p w14:paraId="76616E16" w14:textId="77777777" w:rsidR="00505FE4" w:rsidRPr="004466BB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466BB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2C92E31" w14:textId="77777777" w:rsidR="00505FE4" w:rsidRPr="004466BB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466BB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AFDCC5E" w14:textId="77777777" w:rsidR="00505FE4" w:rsidRPr="004466BB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4466BB" w14:paraId="6670F070" w14:textId="77777777" w:rsidTr="004466BB">
        <w:trPr>
          <w:jc w:val="center"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595FF54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4466BB" w14:paraId="36F5E9DA" w14:textId="77777777" w:rsidTr="004466BB">
        <w:trPr>
          <w:jc w:val="center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4D800" w14:textId="77777777" w:rsidR="00505FE4" w:rsidRPr="004466BB" w:rsidRDefault="00505FE4" w:rsidP="00F77DC4">
            <w:pPr>
              <w:rPr>
                <w:sz w:val="22"/>
                <w:szCs w:val="22"/>
              </w:rPr>
            </w:pPr>
            <w:r w:rsidRPr="004466B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B9F2D46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98B5E3" w14:textId="77777777" w:rsidR="00505FE4" w:rsidRPr="004466BB" w:rsidRDefault="00505FE4" w:rsidP="00F77DC4">
            <w:pPr>
              <w:jc w:val="center"/>
              <w:rPr>
                <w:sz w:val="22"/>
                <w:szCs w:val="22"/>
              </w:rPr>
            </w:pPr>
            <w:r w:rsidRPr="004466BB">
              <w:rPr>
                <w:sz w:val="22"/>
                <w:szCs w:val="22"/>
              </w:rPr>
              <w:t xml:space="preserve">Kod kierunkowego efektu </w:t>
            </w:r>
          </w:p>
          <w:p w14:paraId="5186AF0A" w14:textId="77777777" w:rsidR="00505FE4" w:rsidRPr="004466BB" w:rsidRDefault="00505FE4" w:rsidP="00F77DC4">
            <w:pPr>
              <w:jc w:val="center"/>
              <w:rPr>
                <w:sz w:val="22"/>
                <w:szCs w:val="22"/>
              </w:rPr>
            </w:pPr>
            <w:r w:rsidRPr="004466BB">
              <w:rPr>
                <w:sz w:val="22"/>
                <w:szCs w:val="22"/>
              </w:rPr>
              <w:t>uczenia się</w:t>
            </w:r>
          </w:p>
        </w:tc>
      </w:tr>
      <w:tr w:rsidR="00505FE4" w:rsidRPr="004466BB" w14:paraId="0698299A" w14:textId="77777777" w:rsidTr="004466BB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974C" w14:textId="659E6EC2" w:rsidR="00505FE4" w:rsidRPr="004466BB" w:rsidRDefault="007339DC" w:rsidP="007339DC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002AA8" w14:textId="7238ECC6" w:rsidR="00505FE4" w:rsidRPr="004466BB" w:rsidRDefault="007339DC" w:rsidP="007339DC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Opisuje budowę, działanie oraz konfigurację urządzeń sieciowych (routery i przełączniki).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14607" w14:textId="50AC8366" w:rsidR="00505FE4" w:rsidRPr="004466BB" w:rsidRDefault="007339DC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0"/>
                <w:sz w:val="24"/>
                <w:szCs w:val="24"/>
              </w:rPr>
              <w:t>K_W05</w:t>
            </w:r>
          </w:p>
        </w:tc>
      </w:tr>
      <w:tr w:rsidR="00505FE4" w:rsidRPr="004466BB" w14:paraId="71244102" w14:textId="77777777" w:rsidTr="004466BB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AF1F" w14:textId="05748969" w:rsidR="00505FE4" w:rsidRPr="004466BB" w:rsidRDefault="007339DC" w:rsidP="007339DC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CAF840" w14:textId="4C3F1DF0" w:rsidR="00505FE4" w:rsidRPr="004466BB" w:rsidRDefault="007339DC" w:rsidP="007339DC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Opisuje działanie i konfiguracje podstawowych protokołów sieciowych związanych z technikami routingu i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switchingu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05968" w14:textId="77777777" w:rsidR="00505FE4" w:rsidRPr="004466BB" w:rsidRDefault="007339DC" w:rsidP="00A0655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466BB">
              <w:rPr>
                <w:rFonts w:eastAsia="Calibri"/>
                <w:color w:val="000000"/>
                <w:sz w:val="24"/>
                <w:szCs w:val="24"/>
              </w:rPr>
              <w:t>K_W04,</w:t>
            </w:r>
          </w:p>
          <w:p w14:paraId="42A28DBC" w14:textId="1318DB62" w:rsidR="007339DC" w:rsidRPr="004466BB" w:rsidRDefault="007339DC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0"/>
                <w:sz w:val="24"/>
                <w:szCs w:val="24"/>
              </w:rPr>
              <w:t>K_W08</w:t>
            </w:r>
          </w:p>
        </w:tc>
      </w:tr>
      <w:tr w:rsidR="00505FE4" w:rsidRPr="004466BB" w14:paraId="44AFE146" w14:textId="77777777" w:rsidTr="004466BB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B504" w14:textId="338937A8" w:rsidR="00505FE4" w:rsidRPr="004466BB" w:rsidRDefault="007339DC" w:rsidP="007339DC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0D11AD" w14:textId="1C8577D7" w:rsidR="00505FE4" w:rsidRPr="004466BB" w:rsidRDefault="007339DC" w:rsidP="007339DC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Administruje urządzeniami sieciowymi: routerami i przełącznikami L2.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44C20" w14:textId="77777777" w:rsidR="00505FE4" w:rsidRPr="004466BB" w:rsidRDefault="007339DC" w:rsidP="00A0655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466BB">
              <w:rPr>
                <w:rFonts w:eastAsia="Calibri"/>
                <w:color w:val="000000"/>
                <w:sz w:val="24"/>
                <w:szCs w:val="24"/>
              </w:rPr>
              <w:t>K_U13,</w:t>
            </w:r>
          </w:p>
          <w:p w14:paraId="216BEEAB" w14:textId="53E60E4D" w:rsidR="007339DC" w:rsidRPr="004466BB" w:rsidRDefault="007339DC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0"/>
                <w:sz w:val="24"/>
                <w:szCs w:val="24"/>
              </w:rPr>
              <w:t>K_U22</w:t>
            </w:r>
          </w:p>
        </w:tc>
      </w:tr>
      <w:tr w:rsidR="00505FE4" w:rsidRPr="004466BB" w14:paraId="741E4C35" w14:textId="77777777" w:rsidTr="004466BB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1B63" w14:textId="69620361" w:rsidR="00505FE4" w:rsidRPr="004466BB" w:rsidRDefault="007339DC" w:rsidP="007339DC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18075" w14:textId="6F21832A" w:rsidR="00505FE4" w:rsidRPr="004466BB" w:rsidRDefault="007339DC" w:rsidP="007339DC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Buduje sieci lokalne i rozległe, administruje protokołami sieciowymi związanymi z technikami routingu i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switchingu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. Konfiguruje routing i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switching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>. Administruje budowanymi sieciami.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F7E48" w14:textId="77777777" w:rsidR="00505FE4" w:rsidRPr="004466BB" w:rsidRDefault="007339DC" w:rsidP="00A0655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466BB">
              <w:rPr>
                <w:rFonts w:eastAsia="Calibri"/>
                <w:color w:val="000000"/>
                <w:sz w:val="24"/>
                <w:szCs w:val="24"/>
              </w:rPr>
              <w:t>K_U14,</w:t>
            </w:r>
          </w:p>
          <w:p w14:paraId="6A69B3A9" w14:textId="1A8F6D5A" w:rsidR="007339DC" w:rsidRPr="004466BB" w:rsidRDefault="007339DC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0"/>
                <w:sz w:val="24"/>
                <w:szCs w:val="24"/>
              </w:rPr>
              <w:t>K_U22</w:t>
            </w:r>
          </w:p>
        </w:tc>
      </w:tr>
      <w:tr w:rsidR="00505FE4" w:rsidRPr="004466BB" w14:paraId="7F1B218A" w14:textId="77777777" w:rsidTr="004466BB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8A16" w14:textId="588B2995" w:rsidR="00505FE4" w:rsidRPr="004466BB" w:rsidRDefault="007339DC" w:rsidP="007339DC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E43925" w14:textId="3667AE55" w:rsidR="00505FE4" w:rsidRPr="004466BB" w:rsidRDefault="007339DC" w:rsidP="007339DC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Zabezpiecza budowane sieci w podstawowym zakresie.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12166" w14:textId="6311F8FE" w:rsidR="00505FE4" w:rsidRPr="004466BB" w:rsidRDefault="007339DC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0"/>
                <w:sz w:val="24"/>
                <w:szCs w:val="24"/>
              </w:rPr>
              <w:t>K_U10</w:t>
            </w:r>
          </w:p>
        </w:tc>
      </w:tr>
      <w:tr w:rsidR="00505FE4" w:rsidRPr="004466BB" w14:paraId="4840FDC6" w14:textId="77777777" w:rsidTr="004466BB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A304" w14:textId="0CF83A30" w:rsidR="00505FE4" w:rsidRPr="004466BB" w:rsidRDefault="007339DC" w:rsidP="007339DC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94C244" w14:textId="5081A826" w:rsidR="00505FE4" w:rsidRPr="004466BB" w:rsidRDefault="007339DC" w:rsidP="007339DC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Pracuje w zespole w grupie/zespole.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DA788" w14:textId="1B225A9D" w:rsidR="00505FE4" w:rsidRPr="004466BB" w:rsidRDefault="007339DC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0"/>
                <w:sz w:val="24"/>
                <w:szCs w:val="24"/>
              </w:rPr>
              <w:t>K_U02</w:t>
            </w:r>
          </w:p>
        </w:tc>
      </w:tr>
      <w:tr w:rsidR="00505FE4" w:rsidRPr="004466BB" w14:paraId="2A9BD962" w14:textId="77777777" w:rsidTr="004466BB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67F4" w14:textId="77777777" w:rsidR="00505FE4" w:rsidRPr="004466BB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24B902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A5280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4466BB" w14:paraId="289B1D90" w14:textId="77777777" w:rsidTr="004466BB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591F" w14:textId="77777777" w:rsidR="00A4490B" w:rsidRPr="004466BB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3ACFE7" w14:textId="77777777" w:rsidR="00A4490B" w:rsidRPr="004466BB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46C25D" w14:textId="77777777" w:rsidR="00A4490B" w:rsidRPr="004466BB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194FA50B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1C9E47E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505FE4" w:rsidRPr="004466BB" w14:paraId="5C2084DF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F7B66B9" w14:textId="77777777" w:rsidR="00505FE4" w:rsidRPr="004466BB" w:rsidRDefault="00505FE4" w:rsidP="00F77DC4">
            <w:pPr>
              <w:rPr>
                <w:b/>
                <w:sz w:val="24"/>
                <w:szCs w:val="24"/>
              </w:rPr>
            </w:pPr>
            <w:r w:rsidRPr="004466BB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4466BB" w14:paraId="2EE15468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55CD4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Zarządzanie routerem.</w:t>
            </w:r>
          </w:p>
          <w:p w14:paraId="63A7193D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Routing statyczny w sieciach LAN i WAN.</w:t>
            </w:r>
          </w:p>
          <w:p w14:paraId="1C802C7A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Protokół routingu RIP.</w:t>
            </w:r>
          </w:p>
          <w:p w14:paraId="7C370CB3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Protokół routingu OSPF.</w:t>
            </w:r>
          </w:p>
          <w:p w14:paraId="66EF1AB2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Uwierzytelnianie w protokołach routingu RIP i OSPF.</w:t>
            </w:r>
          </w:p>
          <w:p w14:paraId="7DE01F9D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Zarządzanie przełącznikiem.</w:t>
            </w:r>
          </w:p>
          <w:p w14:paraId="1A29BB08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Sieci VLAN i łącza TRUNK.</w:t>
            </w:r>
          </w:p>
          <w:p w14:paraId="4DF8D216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Routing pomiędzy sieciami VLAN.</w:t>
            </w:r>
          </w:p>
          <w:p w14:paraId="5DA067F6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DHCP w sieciach VLAN.</w:t>
            </w:r>
          </w:p>
          <w:p w14:paraId="6DC13DA1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Bezpieczeństwo portu.</w:t>
            </w:r>
          </w:p>
          <w:p w14:paraId="29662D98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Listy kontroli dostępu ACL.</w:t>
            </w:r>
          </w:p>
          <w:p w14:paraId="4FEFED78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Protokoły STP/RSTP.</w:t>
            </w:r>
          </w:p>
          <w:p w14:paraId="4275F8D9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Bezpieczeństwo protokołów STP/RSTP.</w:t>
            </w:r>
          </w:p>
          <w:p w14:paraId="42D87805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NAT/PAT.</w:t>
            </w:r>
          </w:p>
          <w:p w14:paraId="058133D5" w14:textId="77777777" w:rsidR="00B8330D" w:rsidRPr="004466BB" w:rsidRDefault="00B8330D" w:rsidP="00B8330D">
            <w:pPr>
              <w:pStyle w:val="normal1"/>
              <w:numPr>
                <w:ilvl w:val="0"/>
                <w:numId w:val="1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Logi i protokół SNMP.</w:t>
            </w:r>
          </w:p>
          <w:p w14:paraId="17FF4AA4" w14:textId="77777777" w:rsidR="00B8330D" w:rsidRPr="004466BB" w:rsidRDefault="00B8330D" w:rsidP="00B8330D">
            <w:pPr>
              <w:pStyle w:val="normal1"/>
              <w:rPr>
                <w:rFonts w:eastAsia="Calibri"/>
                <w:color w:val="00000A"/>
                <w:sz w:val="24"/>
                <w:szCs w:val="24"/>
                <w:u w:val="single"/>
              </w:rPr>
            </w:pPr>
          </w:p>
          <w:p w14:paraId="54F0A041" w14:textId="37822CD9" w:rsidR="00B8330D" w:rsidRPr="004466BB" w:rsidRDefault="00B8330D" w:rsidP="00B8330D">
            <w:pPr>
              <w:pStyle w:val="normal1"/>
              <w:rPr>
                <w:rFonts w:eastAsia="Calibri"/>
                <w:color w:val="00000A"/>
                <w:sz w:val="24"/>
                <w:szCs w:val="24"/>
                <w:u w:val="single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Uwaga!</w:t>
            </w:r>
          </w:p>
          <w:p w14:paraId="66964BA8" w14:textId="337F58E6" w:rsidR="00505FE4" w:rsidRPr="004466BB" w:rsidRDefault="00B8330D" w:rsidP="00B8330D">
            <w:pPr>
              <w:pStyle w:val="normal1"/>
              <w:jc w:val="both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Każdy z wykładów trwa </w:t>
            </w: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1h lekcyjną</w:t>
            </w: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 i jest przeznaczony do odpowiedniego w kolejności  1   laboratorium, które trwa 2h.</w:t>
            </w:r>
          </w:p>
        </w:tc>
      </w:tr>
      <w:tr w:rsidR="00505FE4" w:rsidRPr="004466BB" w14:paraId="03074AC2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56FF499" w14:textId="77777777" w:rsidR="00505FE4" w:rsidRPr="004466BB" w:rsidRDefault="00505FE4" w:rsidP="00F77DC4">
            <w:pPr>
              <w:rPr>
                <w:b/>
                <w:sz w:val="24"/>
                <w:szCs w:val="24"/>
              </w:rPr>
            </w:pPr>
            <w:r w:rsidRPr="004466BB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4466BB" w14:paraId="229E4859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9CB984B" w14:textId="77777777" w:rsidR="00505FE4" w:rsidRPr="004466BB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4466BB" w14:paraId="129F214A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D4A334F" w14:textId="77777777" w:rsidR="00505FE4" w:rsidRPr="004466BB" w:rsidRDefault="00505FE4" w:rsidP="00F77DC4">
            <w:pPr>
              <w:pStyle w:val="Nagwek1"/>
              <w:rPr>
                <w:szCs w:val="24"/>
              </w:rPr>
            </w:pPr>
            <w:r w:rsidRPr="004466BB">
              <w:rPr>
                <w:szCs w:val="24"/>
              </w:rPr>
              <w:t>Laboratorium</w:t>
            </w:r>
          </w:p>
        </w:tc>
      </w:tr>
      <w:tr w:rsidR="00505FE4" w:rsidRPr="004466BB" w14:paraId="331D30B3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6F9374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Przywracanie routera do ustawień fabrycznych.</w:t>
            </w:r>
          </w:p>
          <w:p w14:paraId="6178BF87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(Reset haseł na urządzeniu, archiwizacja i odtwarzanie konfiguracji oraz oprogramowania).</w:t>
            </w:r>
          </w:p>
          <w:p w14:paraId="70587794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routingu statycznego w sieciach LAN i WAN.</w:t>
            </w:r>
          </w:p>
          <w:p w14:paraId="0CF06B4B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(Routing statyczny na IPv4, routing statyczny na IPv6, połączenia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ethernet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ppp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 i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hdlc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>).</w:t>
            </w:r>
          </w:p>
          <w:p w14:paraId="7E50DFE7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protokołu RIP.</w:t>
            </w:r>
          </w:p>
          <w:p w14:paraId="7FAAA1F1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(Konfiguracja RIPv2 (IPv4),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RIPng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 (IPv6), parametrów protokołów, weryfikacja działania).</w:t>
            </w:r>
          </w:p>
          <w:p w14:paraId="501392A9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protokołu routingu OSPF.</w:t>
            </w:r>
          </w:p>
          <w:p w14:paraId="19EE3DD4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(Konfiguracja OSPFv2  (IPv4) i OSPFv3 (IPv6), parametrów protokołów, weryfikacja działania).</w:t>
            </w:r>
          </w:p>
          <w:p w14:paraId="63C6BF16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uwierzytelnienia w protokołach routingu RIP i OSPF.</w:t>
            </w:r>
          </w:p>
          <w:p w14:paraId="5A9D9D5C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(Konfiguracja uwierzytelniania otwartym tekstem: RIPv2 i OSPFv2 i md5/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sha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 w OSPFv2 i v3.</w:t>
            </w:r>
          </w:p>
          <w:p w14:paraId="6BAAC19D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Próba przechwytywania haseł w sieci lokalnej -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sniffing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>).</w:t>
            </w:r>
          </w:p>
          <w:p w14:paraId="10D29328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Przywracanie przełącznika do ustawień fabrycznych.</w:t>
            </w:r>
          </w:p>
          <w:p w14:paraId="79642764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(Reset haseł na urządzeniu, archiwizacja i odtwarzanie konfiguracji oraz oprogramowania).</w:t>
            </w:r>
          </w:p>
          <w:p w14:paraId="12481A92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sieci VLAN i łączy TRUNK.</w:t>
            </w:r>
          </w:p>
          <w:p w14:paraId="73301499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Konfiguracja wirtualnych sieci LAN na przełącznikach, łączenie przełączników z sieciami VLAN,</w:t>
            </w:r>
          </w:p>
          <w:p w14:paraId="16932F51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protokoły DTP i VTP).</w:t>
            </w:r>
          </w:p>
          <w:p w14:paraId="278AE21C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routingu pomiędzy sieciami VLAN.</w:t>
            </w:r>
          </w:p>
          <w:p w14:paraId="1611220B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(Konfiguracja “router na patyku” - przełącznik L2, interfejsy wirtualne, konfiguracja routingu VLAN na przełączniku L3).</w:t>
            </w:r>
          </w:p>
          <w:p w14:paraId="2A53B99E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DHCP w sieciach VLAN.</w:t>
            </w:r>
          </w:p>
          <w:p w14:paraId="6904B006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(Konfiguracja serwera DHCP na routerze - interfejsy wirtualne i przełączniku w środowisku sieci VLAN).</w:t>
            </w:r>
          </w:p>
          <w:p w14:paraId="73E1B6E9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bezpieczeństwa portu.</w:t>
            </w:r>
          </w:p>
          <w:p w14:paraId="3532F597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(Zabezpieczanie dostępu do sieci LAN za pomocą definiowania zaufanych adresów MAC</w:t>
            </w:r>
          </w:p>
          <w:p w14:paraId="7F047FE3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na przełączniku. Weryfikacja działania, obserwacja zdarzeń).</w:t>
            </w:r>
          </w:p>
          <w:p w14:paraId="6AAB2617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list kontroli dostępu ACL.</w:t>
            </w:r>
          </w:p>
          <w:p w14:paraId="42E13FA9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(Konfiguracja i testowanie różnych list ACL: standardowe, rozszerzone, nazwane, </w:t>
            </w:r>
          </w:p>
          <w:p w14:paraId="5654012C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established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>).</w:t>
            </w:r>
          </w:p>
          <w:p w14:paraId="6FBDD976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protokołów STP/RSTP.</w:t>
            </w:r>
          </w:p>
          <w:p w14:paraId="614C73F5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lastRenderedPageBreak/>
              <w:t>(Konfiguracja i weryfikacja działania protokołów drzewa opinającego w środowisku</w:t>
            </w:r>
          </w:p>
          <w:p w14:paraId="4D097404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VLAN:  PVSTP+ oraz PVRST+).</w:t>
            </w:r>
          </w:p>
          <w:p w14:paraId="7EB49A83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Zabezpieczanie protokołów STP/RTSP.</w:t>
            </w:r>
          </w:p>
          <w:p w14:paraId="7198845B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(Konfiguracja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BPDUGuard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BPDUFiltering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, weryfikacja działania oraz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Portfast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>).</w:t>
            </w:r>
          </w:p>
          <w:p w14:paraId="031A7F23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NAT i PAT.</w:t>
            </w:r>
          </w:p>
          <w:p w14:paraId="2A8C20BB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(Konfiguracja i weryfikowanie typowych konfiguracji NAT, PAT i przekierowań portów).</w:t>
            </w:r>
          </w:p>
          <w:p w14:paraId="5CD0768F" w14:textId="77777777" w:rsidR="00B8330D" w:rsidRPr="004466BB" w:rsidRDefault="00B8330D" w:rsidP="00B8330D">
            <w:pPr>
              <w:pStyle w:val="normal1"/>
              <w:numPr>
                <w:ilvl w:val="0"/>
                <w:numId w:val="2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Konfiguracja logowania i SNMP.</w:t>
            </w:r>
          </w:p>
          <w:p w14:paraId="44612783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(Przekierowanie zdarzeń na serwer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Syslog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>, instalacja serwera, instalacja i obsługa narzędzi</w:t>
            </w:r>
          </w:p>
          <w:p w14:paraId="5E35A514" w14:textId="77777777" w:rsidR="00B8330D" w:rsidRPr="004466BB" w:rsidRDefault="00B8330D" w:rsidP="00B8330D">
            <w:pPr>
              <w:pStyle w:val="normal1"/>
              <w:ind w:left="720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do protokołu SNMP - np.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Cacti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>).</w:t>
            </w:r>
          </w:p>
          <w:p w14:paraId="4B0ADDF6" w14:textId="77777777" w:rsidR="00B8330D" w:rsidRPr="004466BB" w:rsidRDefault="00B8330D" w:rsidP="00B8330D">
            <w:pPr>
              <w:pStyle w:val="normal1"/>
              <w:rPr>
                <w:rFonts w:eastAsia="Calibri"/>
                <w:color w:val="00000A"/>
                <w:sz w:val="24"/>
                <w:szCs w:val="24"/>
              </w:rPr>
            </w:pPr>
          </w:p>
          <w:p w14:paraId="7AF1FD35" w14:textId="77777777" w:rsidR="00B8330D" w:rsidRPr="004466BB" w:rsidRDefault="00B8330D" w:rsidP="00B8330D">
            <w:pPr>
              <w:pStyle w:val="normal1"/>
              <w:rPr>
                <w:rFonts w:eastAsia="Calibri"/>
                <w:color w:val="00000A"/>
                <w:sz w:val="24"/>
                <w:szCs w:val="24"/>
                <w:u w:val="single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Uwaga!</w:t>
            </w:r>
          </w:p>
          <w:p w14:paraId="7DCCC136" w14:textId="308BC81A" w:rsidR="00505FE4" w:rsidRPr="004466BB" w:rsidRDefault="00B8330D" w:rsidP="00B8330D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Każde laboratorium trwa 2</w:t>
            </w:r>
            <w:r w:rsidRPr="004466BB">
              <w:rPr>
                <w:rFonts w:eastAsia="Calibri"/>
                <w:color w:val="00000A"/>
                <w:sz w:val="24"/>
                <w:szCs w:val="24"/>
                <w:u w:val="single"/>
              </w:rPr>
              <w:t>h lekcyjne</w:t>
            </w: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. Do każdego laboratorium jest przeznaczona 1h wykładu.  Laboratorium zostało dostosowane do współczesnych, większych sieci  komputerowych. Wszystkie lab. wykonywane są na prawdziwym sprzęcie Cisco albo na symulatorze Cisco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Packet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Tracer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. Lab. ma charakter uniwersalny, wszystkie konfiguracje lub prawie wszystkie będą działały na sprzęcie innych producentów, tj.: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Juniper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>, HP, Dell, D-link, itd.</w:t>
            </w:r>
          </w:p>
        </w:tc>
      </w:tr>
      <w:tr w:rsidR="00505FE4" w:rsidRPr="004466BB" w14:paraId="594F4FC5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1E21514" w14:textId="77777777" w:rsidR="00505FE4" w:rsidRPr="004466BB" w:rsidRDefault="00505FE4" w:rsidP="00F77DC4">
            <w:pPr>
              <w:pStyle w:val="Nagwek1"/>
              <w:rPr>
                <w:szCs w:val="24"/>
              </w:rPr>
            </w:pPr>
            <w:r w:rsidRPr="004466BB">
              <w:rPr>
                <w:szCs w:val="24"/>
              </w:rPr>
              <w:lastRenderedPageBreak/>
              <w:t>Projekt</w:t>
            </w:r>
          </w:p>
        </w:tc>
      </w:tr>
      <w:tr w:rsidR="00505FE4" w:rsidRPr="004466BB" w14:paraId="621EBDD9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B4188D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4466BB" w14:paraId="7AAD84B0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0662BDC" w14:textId="77777777" w:rsidR="00505FE4" w:rsidRPr="004466BB" w:rsidRDefault="00505FE4" w:rsidP="00F77DC4">
            <w:pPr>
              <w:rPr>
                <w:b/>
                <w:sz w:val="24"/>
                <w:szCs w:val="24"/>
              </w:rPr>
            </w:pPr>
            <w:r w:rsidRPr="004466BB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4466BB" w14:paraId="39E913E5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C8581C" w14:textId="77777777" w:rsidR="00505FE4" w:rsidRPr="004466BB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4466BB" w14:paraId="354E7AEC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AD1D6C" w14:textId="77777777" w:rsidR="00505FE4" w:rsidRPr="004466BB" w:rsidRDefault="00505FE4" w:rsidP="00F77DC4">
            <w:pPr>
              <w:rPr>
                <w:b/>
                <w:sz w:val="24"/>
                <w:szCs w:val="24"/>
              </w:rPr>
            </w:pPr>
            <w:r w:rsidRPr="004466B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4466BB" w14:paraId="728C7493" w14:textId="77777777" w:rsidTr="004466B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E7C8A" w14:textId="77777777" w:rsidR="00505FE4" w:rsidRPr="004466BB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11611F52" w14:textId="77777777" w:rsidR="00505FE4" w:rsidRPr="004466BB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4466BB" w14:paraId="1D483644" w14:textId="77777777" w:rsidTr="004466BB">
        <w:trPr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4044" w14:textId="77777777" w:rsidR="00505FE4" w:rsidRPr="004466B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D7B44" w14:textId="77777777" w:rsidR="00B8330D" w:rsidRPr="004466BB" w:rsidRDefault="00B8330D" w:rsidP="00B8330D">
            <w:pPr>
              <w:pStyle w:val="normal1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Materiały Akademii Cisco:</w:t>
            </w:r>
          </w:p>
          <w:p w14:paraId="18BECCCD" w14:textId="77777777" w:rsidR="00B8330D" w:rsidRPr="004466BB" w:rsidRDefault="00B8330D" w:rsidP="00B8330D">
            <w:pPr>
              <w:pStyle w:val="normal1"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ppt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 lub pdf.</w:t>
            </w:r>
          </w:p>
          <w:p w14:paraId="6AC399EE" w14:textId="77777777" w:rsidR="00B8330D" w:rsidRPr="004466BB" w:rsidRDefault="00B8330D" w:rsidP="00B8330D">
            <w:pPr>
              <w:pStyle w:val="normal1"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doc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docx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 lub pdf do wykonania na sprzęcie Cisco w laboratorium.</w:t>
            </w:r>
          </w:p>
          <w:p w14:paraId="6CF527E9" w14:textId="77777777" w:rsidR="00B8330D" w:rsidRPr="004466BB" w:rsidRDefault="00B8330D" w:rsidP="00B8330D">
            <w:pPr>
              <w:pStyle w:val="normal1"/>
              <w:numPr>
                <w:ilvl w:val="0"/>
                <w:numId w:val="3"/>
              </w:numPr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Pliki konfiguracyjne .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pka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 do </w:t>
            </w:r>
            <w:proofErr w:type="spellStart"/>
            <w:r w:rsidRPr="004466BB">
              <w:rPr>
                <w:rFonts w:eastAsia="Calibri"/>
                <w:i/>
                <w:color w:val="00000A"/>
                <w:sz w:val="24"/>
                <w:szCs w:val="24"/>
              </w:rPr>
              <w:t>Packet</w:t>
            </w:r>
            <w:proofErr w:type="spellEnd"/>
            <w:r w:rsidRPr="004466BB">
              <w:rPr>
                <w:rFonts w:eastAsia="Calibri"/>
                <w:i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4466BB">
              <w:rPr>
                <w:rFonts w:eastAsia="Calibri"/>
                <w:i/>
                <w:color w:val="00000A"/>
                <w:sz w:val="24"/>
                <w:szCs w:val="24"/>
              </w:rPr>
              <w:t>Tracer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 zawierające topologie</w:t>
            </w:r>
          </w:p>
          <w:p w14:paraId="22DD4261" w14:textId="3708EC16" w:rsidR="00505FE4" w:rsidRPr="004466BB" w:rsidRDefault="00B8330D" w:rsidP="00B8330D">
            <w:pPr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sieci z urządzeniami + pliki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doc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4466BB">
              <w:rPr>
                <w:rFonts w:eastAsia="Calibri"/>
                <w:color w:val="00000A"/>
                <w:sz w:val="24"/>
                <w:szCs w:val="24"/>
              </w:rPr>
              <w:t>docx</w:t>
            </w:r>
            <w:proofErr w:type="spellEnd"/>
            <w:r w:rsidRPr="004466BB">
              <w:rPr>
                <w:rFonts w:eastAsia="Calibri"/>
                <w:color w:val="00000A"/>
                <w:sz w:val="24"/>
                <w:szCs w:val="24"/>
              </w:rPr>
              <w:t xml:space="preserve"> z opisem zadań do wykonania.</w:t>
            </w:r>
          </w:p>
        </w:tc>
      </w:tr>
      <w:tr w:rsidR="00505FE4" w:rsidRPr="004466BB" w14:paraId="6C606408" w14:textId="77777777" w:rsidTr="004466B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9CED" w14:textId="77777777" w:rsidR="00505FE4" w:rsidRPr="004466B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F2236" w14:textId="2137DFB1" w:rsidR="00505FE4" w:rsidRPr="004466BB" w:rsidRDefault="00B8330D" w:rsidP="00A0655B">
            <w:pPr>
              <w:ind w:left="72"/>
              <w:rPr>
                <w:sz w:val="24"/>
                <w:szCs w:val="24"/>
              </w:rPr>
            </w:pPr>
            <w:r w:rsidRPr="004466BB">
              <w:rPr>
                <w:rFonts w:eastAsia="Calibri"/>
                <w:sz w:val="24"/>
                <w:szCs w:val="24"/>
              </w:rPr>
              <w:t xml:space="preserve">Wyszukiwarka dokumentacji na </w:t>
            </w:r>
            <w:r w:rsidRPr="004466BB">
              <w:rPr>
                <w:rFonts w:eastAsia="Calibri"/>
                <w:sz w:val="24"/>
                <w:szCs w:val="24"/>
                <w:u w:val="single"/>
              </w:rPr>
              <w:t>www.cisco.com</w:t>
            </w:r>
            <w:r w:rsidRPr="004466BB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505FE4" w:rsidRPr="004466BB" w14:paraId="04812928" w14:textId="77777777" w:rsidTr="004466B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6ED5" w14:textId="77777777" w:rsidR="00505FE4" w:rsidRPr="004466BB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4466BB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AAB8D1" w14:textId="0C14F1F0" w:rsidR="00505FE4" w:rsidRPr="004466BB" w:rsidRDefault="00B8330D" w:rsidP="00A0655B">
            <w:pPr>
              <w:ind w:left="72"/>
              <w:rPr>
                <w:sz w:val="24"/>
                <w:szCs w:val="24"/>
              </w:rPr>
            </w:pPr>
            <w:r w:rsidRPr="004466BB">
              <w:rPr>
                <w:rFonts w:eastAsia="Calibri"/>
                <w:color w:val="000000"/>
                <w:sz w:val="24"/>
                <w:szCs w:val="24"/>
              </w:rPr>
              <w:t xml:space="preserve">Wykład, pokazy konfiguracji, praca na symulatorze </w:t>
            </w:r>
            <w:proofErr w:type="spellStart"/>
            <w:r w:rsidRPr="004466BB">
              <w:rPr>
                <w:rFonts w:eastAsia="Calibri"/>
                <w:color w:val="000000"/>
                <w:sz w:val="24"/>
                <w:szCs w:val="24"/>
              </w:rPr>
              <w:t>Packettracer</w:t>
            </w:r>
            <w:proofErr w:type="spellEnd"/>
            <w:r w:rsidRPr="004466BB">
              <w:rPr>
                <w:rFonts w:eastAsia="Calibri"/>
                <w:color w:val="000000"/>
                <w:sz w:val="24"/>
                <w:szCs w:val="24"/>
              </w:rPr>
              <w:t>, praca na  sprzęcie Cisco .</w:t>
            </w:r>
          </w:p>
        </w:tc>
      </w:tr>
      <w:tr w:rsidR="00505FE4" w:rsidRPr="004466BB" w14:paraId="6FEFC39B" w14:textId="77777777" w:rsidTr="004466B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14A757" w14:textId="77777777" w:rsidR="00505FE4" w:rsidRPr="004466B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649D35" w14:textId="77777777" w:rsidR="00505FE4" w:rsidRPr="004466BB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5C300AD7" w14:textId="77777777" w:rsidR="00505FE4" w:rsidRPr="004466BB" w:rsidRDefault="00505FE4" w:rsidP="00505FE4">
      <w:pPr>
        <w:rPr>
          <w:sz w:val="22"/>
          <w:szCs w:val="22"/>
        </w:rPr>
      </w:pPr>
      <w:r w:rsidRPr="004466BB">
        <w:rPr>
          <w:sz w:val="22"/>
          <w:szCs w:val="22"/>
        </w:rPr>
        <w:t>* Literatura może być zmieniona po akceptacji Dyrektora Instytutu</w:t>
      </w:r>
    </w:p>
    <w:p w14:paraId="3A1CCBEC" w14:textId="77777777" w:rsidR="00505FE4" w:rsidRPr="004466BB" w:rsidRDefault="00505FE4" w:rsidP="00505FE4">
      <w:pPr>
        <w:rPr>
          <w:sz w:val="22"/>
          <w:szCs w:val="22"/>
        </w:rPr>
      </w:pP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4466BB" w14:paraId="0E79AB4C" w14:textId="77777777" w:rsidTr="004466BB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C7F333" w14:textId="77777777" w:rsidR="00505FE4" w:rsidRPr="004466BB" w:rsidRDefault="00505FE4" w:rsidP="00F77DC4">
            <w:pPr>
              <w:jc w:val="center"/>
              <w:rPr>
                <w:sz w:val="22"/>
                <w:szCs w:val="22"/>
              </w:rPr>
            </w:pPr>
            <w:r w:rsidRPr="004466B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C9DCE4" w14:textId="77777777" w:rsidR="00505FE4" w:rsidRPr="004466BB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2D2C104A" w14:textId="77777777" w:rsidR="00505FE4" w:rsidRPr="004466BB" w:rsidRDefault="00505FE4" w:rsidP="00F77DC4">
            <w:pPr>
              <w:jc w:val="center"/>
              <w:rPr>
                <w:sz w:val="18"/>
                <w:szCs w:val="18"/>
              </w:rPr>
            </w:pPr>
            <w:r w:rsidRPr="004466BB">
              <w:rPr>
                <w:sz w:val="18"/>
                <w:szCs w:val="18"/>
              </w:rPr>
              <w:t>Nr efektu uczenia się/grupy efektów</w:t>
            </w:r>
            <w:r w:rsidRPr="004466BB">
              <w:rPr>
                <w:sz w:val="18"/>
                <w:szCs w:val="18"/>
              </w:rPr>
              <w:br/>
            </w:r>
          </w:p>
        </w:tc>
      </w:tr>
      <w:tr w:rsidR="00505FE4" w:rsidRPr="004466BB" w14:paraId="1257ED4D" w14:textId="77777777" w:rsidTr="004466BB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AD2FDD" w14:textId="36C72857" w:rsidR="00505FE4" w:rsidRPr="004466BB" w:rsidRDefault="00B8330D" w:rsidP="00A0655B">
            <w:pPr>
              <w:rPr>
                <w:sz w:val="22"/>
                <w:szCs w:val="22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Egzamin z treści wykładu.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122666" w14:textId="4D4EABB4" w:rsidR="00505FE4" w:rsidRPr="004466BB" w:rsidRDefault="00B8330D" w:rsidP="00A0655B">
            <w:pPr>
              <w:rPr>
                <w:sz w:val="22"/>
                <w:szCs w:val="22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01-02</w:t>
            </w:r>
          </w:p>
        </w:tc>
      </w:tr>
      <w:tr w:rsidR="00505FE4" w:rsidRPr="004466BB" w14:paraId="1087CE58" w14:textId="77777777" w:rsidTr="004466BB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5912" w14:textId="1C7417DA" w:rsidR="00505FE4" w:rsidRPr="004466BB" w:rsidRDefault="00B8330D" w:rsidP="00A0655B">
            <w:pPr>
              <w:rPr>
                <w:sz w:val="22"/>
                <w:szCs w:val="22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Wykonanie zadanej konfiguracji na sprzęcie Cisco.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0E6ED" w14:textId="3176302E" w:rsidR="00505FE4" w:rsidRPr="004466BB" w:rsidRDefault="00B8330D" w:rsidP="00A0655B">
            <w:pPr>
              <w:rPr>
                <w:sz w:val="22"/>
                <w:szCs w:val="22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03-06</w:t>
            </w:r>
          </w:p>
        </w:tc>
      </w:tr>
      <w:tr w:rsidR="00505FE4" w:rsidRPr="004466BB" w14:paraId="79389731" w14:textId="77777777" w:rsidTr="004466BB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BAF1" w14:textId="77777777" w:rsidR="00505FE4" w:rsidRPr="004466BB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79980" w14:textId="77777777" w:rsidR="00505FE4" w:rsidRPr="004466BB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4466BB" w14:paraId="237795AD" w14:textId="77777777" w:rsidTr="004466BB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B0D2EE3" w14:textId="77777777" w:rsidR="00505FE4" w:rsidRPr="004466BB" w:rsidRDefault="00505FE4" w:rsidP="00F77DC4">
            <w:pPr>
              <w:rPr>
                <w:sz w:val="22"/>
                <w:szCs w:val="22"/>
              </w:rPr>
            </w:pPr>
            <w:r w:rsidRPr="004466B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84EEBA" w14:textId="77777777" w:rsidR="00B8330D" w:rsidRPr="004466BB" w:rsidRDefault="00B8330D" w:rsidP="00B8330D">
            <w:pPr>
              <w:pStyle w:val="normal1"/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Wagi: wykład 50%, lab. 50%.</w:t>
            </w:r>
          </w:p>
          <w:p w14:paraId="1AC71DE2" w14:textId="77777777" w:rsidR="00B8330D" w:rsidRPr="004466BB" w:rsidRDefault="00B8330D" w:rsidP="00B8330D">
            <w:pPr>
              <w:pStyle w:val="normal1"/>
              <w:spacing w:line="276" w:lineRule="auto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Egzamin pisemny z wykładu.</w:t>
            </w:r>
          </w:p>
          <w:p w14:paraId="13CC6627" w14:textId="63D21614" w:rsidR="00505FE4" w:rsidRPr="004466BB" w:rsidRDefault="00B8330D" w:rsidP="00B8330D">
            <w:pPr>
              <w:rPr>
                <w:sz w:val="22"/>
                <w:szCs w:val="22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Wykonanie zadania praktycznego na ocenę w grupie  na sprzęcie Cisco - zaliczenie lab.</w:t>
            </w:r>
          </w:p>
        </w:tc>
      </w:tr>
    </w:tbl>
    <w:p w14:paraId="3DB5C778" w14:textId="77777777" w:rsidR="00505FE4" w:rsidRPr="004466BB" w:rsidRDefault="00505FE4" w:rsidP="00505FE4">
      <w:pPr>
        <w:rPr>
          <w:sz w:val="22"/>
          <w:szCs w:val="22"/>
        </w:rPr>
      </w:pPr>
    </w:p>
    <w:tbl>
      <w:tblPr>
        <w:tblW w:w="555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4466BB" w14:paraId="5DE49BB8" w14:textId="77777777" w:rsidTr="004466BB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B21439" w14:textId="77777777" w:rsidR="00505FE4" w:rsidRPr="004466BB" w:rsidRDefault="00505FE4" w:rsidP="00F77DC4">
            <w:pPr>
              <w:jc w:val="center"/>
              <w:rPr>
                <w:b/>
              </w:rPr>
            </w:pPr>
            <w:bookmarkStart w:id="0" w:name="_Hlk175134838"/>
          </w:p>
          <w:p w14:paraId="27BE8914" w14:textId="77777777" w:rsidR="00505FE4" w:rsidRPr="004466BB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4466BB">
              <w:rPr>
                <w:b/>
                <w:sz w:val="24"/>
                <w:szCs w:val="24"/>
              </w:rPr>
              <w:t>NAKŁAD PRACY STUDENTA</w:t>
            </w:r>
          </w:p>
          <w:p w14:paraId="539D8AD9" w14:textId="77777777" w:rsidR="00505FE4" w:rsidRPr="004466BB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4466BB" w14:paraId="1BF64354" w14:textId="77777777" w:rsidTr="004466BB">
        <w:trPr>
          <w:trHeight w:val="263"/>
          <w:jc w:val="center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36C979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1EDBE274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8B3828" w14:textId="77777777" w:rsidR="00505FE4" w:rsidRPr="004466BB" w:rsidRDefault="00505FE4" w:rsidP="00F77DC4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4466BB" w14:paraId="18718028" w14:textId="77777777" w:rsidTr="004466BB">
        <w:trPr>
          <w:trHeight w:val="2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BD77" w14:textId="77777777" w:rsidR="00505FE4" w:rsidRPr="004466B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50CC" w14:textId="77777777" w:rsidR="00505FE4" w:rsidRPr="004466BB" w:rsidRDefault="00505FE4" w:rsidP="00F77DC4">
            <w:pPr>
              <w:jc w:val="center"/>
            </w:pPr>
            <w:r w:rsidRPr="004466BB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A8C1" w14:textId="77777777" w:rsidR="00505FE4" w:rsidRPr="004466BB" w:rsidRDefault="00505FE4" w:rsidP="00F77DC4">
            <w:pPr>
              <w:jc w:val="center"/>
            </w:pPr>
            <w:r w:rsidRPr="004466BB">
              <w:t xml:space="preserve">W tym zajęcia powiązane </w:t>
            </w:r>
            <w:r w:rsidRPr="004466BB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21CDDB0" w14:textId="77777777" w:rsidR="00505FE4" w:rsidRPr="004466BB" w:rsidRDefault="00505FE4" w:rsidP="00F77DC4">
            <w:pPr>
              <w:jc w:val="center"/>
              <w:rPr>
                <w:color w:val="FF0000"/>
              </w:rPr>
            </w:pPr>
            <w:r w:rsidRPr="004466BB">
              <w:t>W tym udział w zajęciach przeprowadzanych z wykorzystaniem metod i</w:t>
            </w:r>
            <w:r w:rsidR="00A4490B" w:rsidRPr="004466BB">
              <w:t> </w:t>
            </w:r>
            <w:r w:rsidRPr="004466BB">
              <w:t>technik kształcenia na odległość</w:t>
            </w:r>
          </w:p>
        </w:tc>
      </w:tr>
      <w:tr w:rsidR="00505FE4" w:rsidRPr="004466BB" w14:paraId="5EC30582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427E" w14:textId="77777777" w:rsidR="00505FE4" w:rsidRPr="004466BB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ABF3" w14:textId="6538C675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A64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0B240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1BBE1223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3845" w14:textId="77777777" w:rsidR="00505FE4" w:rsidRPr="004466BB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AC6B" w14:textId="4E225151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80BA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44314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2553C76D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8135" w14:textId="77777777" w:rsidR="00505FE4" w:rsidRPr="004466BB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4466BB">
              <w:rPr>
                <w:sz w:val="24"/>
                <w:szCs w:val="24"/>
              </w:rPr>
              <w:t>Udział w ćwiczeniach audytoryjnych</w:t>
            </w:r>
            <w:r w:rsidRPr="004466B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CCCF" w14:textId="4751FA8C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F306" w14:textId="05D63E58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3EE25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621B9474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6D1A" w14:textId="77777777" w:rsidR="00505FE4" w:rsidRPr="004466B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4361" w14:textId="58B93723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BE46" w14:textId="4C3A22D9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55BB2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5BC670BD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0958" w14:textId="77777777" w:rsidR="00505FE4" w:rsidRPr="004466B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Przygotowanie projektu / eseju / itp.</w:t>
            </w:r>
            <w:r w:rsidRPr="004466B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61B1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8C47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47CD8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1FA631AA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EFAE" w14:textId="77777777" w:rsidR="00505FE4" w:rsidRPr="004466B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B11" w14:textId="14D54C03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1163" w14:textId="6E861F4A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0BE02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09A578E2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FF8E" w14:textId="77777777" w:rsidR="00505FE4" w:rsidRPr="004466B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B849" w14:textId="2A6B48B4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B039" w14:textId="70D0EDBD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1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3D2C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1AD4D9BB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3CE9" w14:textId="77777777" w:rsidR="00505FE4" w:rsidRPr="004466B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313" w14:textId="1A3D6F63" w:rsidR="00505FE4" w:rsidRPr="004466BB" w:rsidRDefault="00B8330D" w:rsidP="00A0655B">
            <w:pPr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2DDF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57FCD" w14:textId="77777777" w:rsidR="00505FE4" w:rsidRPr="004466BB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6E926C1D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90F4" w14:textId="77777777" w:rsidR="00505FE4" w:rsidRPr="004466BB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4466B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DF6C" w14:textId="105B8C3B" w:rsidR="00505FE4" w:rsidRPr="004466BB" w:rsidRDefault="00B8330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122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F298" w14:textId="08AD13F2" w:rsidR="00505FE4" w:rsidRPr="004466BB" w:rsidRDefault="00B8330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76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94B28C" w14:textId="77777777" w:rsidR="00505FE4" w:rsidRPr="004466BB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11A69A8F" w14:textId="77777777" w:rsidTr="004466BB">
        <w:trPr>
          <w:trHeight w:val="236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A8AC7" w14:textId="77777777" w:rsidR="00505FE4" w:rsidRPr="004466BB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4466B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0BA99B0" w14:textId="7F0B1738" w:rsidR="00505FE4" w:rsidRPr="004466BB" w:rsidRDefault="00B8330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>4 ECTS</w:t>
            </w:r>
          </w:p>
        </w:tc>
      </w:tr>
      <w:tr w:rsidR="00505FE4" w:rsidRPr="004466BB" w14:paraId="7D0CE7D5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0B1A" w14:textId="77777777" w:rsidR="00505FE4" w:rsidRPr="004466BB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466B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7AAC323" w14:textId="4EB5A185" w:rsidR="00505FE4" w:rsidRPr="004466BB" w:rsidRDefault="00B8330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>2,7 ECTS</w:t>
            </w:r>
          </w:p>
        </w:tc>
      </w:tr>
      <w:tr w:rsidR="00505FE4" w:rsidRPr="004466BB" w14:paraId="28ED7470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6D993" w14:textId="77777777" w:rsidR="00505FE4" w:rsidRPr="004466BB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4466B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475DEB4" w14:textId="56446ABF" w:rsidR="00505FE4" w:rsidRPr="004466BB" w:rsidRDefault="00505FE4" w:rsidP="00B8330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4466BB" w14:paraId="0613A4C7" w14:textId="77777777" w:rsidTr="004466BB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898A662" w14:textId="77777777" w:rsidR="00505FE4" w:rsidRPr="004466BB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466B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9BFF8FB" w14:textId="77777777" w:rsidR="00B8330D" w:rsidRPr="004466BB" w:rsidRDefault="00B8330D" w:rsidP="00B8330D">
            <w:pPr>
              <w:pStyle w:val="normal1"/>
              <w:jc w:val="center"/>
              <w:rPr>
                <w:rFonts w:eastAsia="Calibri"/>
                <w:color w:val="00000A"/>
                <w:sz w:val="24"/>
                <w:szCs w:val="24"/>
              </w:rPr>
            </w:pPr>
            <w:r w:rsidRPr="004466BB">
              <w:rPr>
                <w:rFonts w:eastAsia="Calibri"/>
                <w:color w:val="00000A"/>
                <w:sz w:val="24"/>
                <w:szCs w:val="24"/>
              </w:rPr>
              <w:t>49</w:t>
            </w:r>
          </w:p>
          <w:p w14:paraId="5333D232" w14:textId="74BF759E" w:rsidR="00505FE4" w:rsidRPr="004466BB" w:rsidRDefault="00B8330D" w:rsidP="00B8330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466BB">
              <w:rPr>
                <w:rFonts w:eastAsia="Calibri"/>
                <w:b/>
                <w:color w:val="00000A"/>
                <w:sz w:val="24"/>
                <w:szCs w:val="24"/>
              </w:rPr>
              <w:t>1,8 ECTS</w:t>
            </w:r>
          </w:p>
        </w:tc>
      </w:tr>
      <w:bookmarkEnd w:id="0"/>
    </w:tbl>
    <w:p w14:paraId="3AA52D40" w14:textId="77777777" w:rsidR="00DB50E0" w:rsidRPr="004466BB" w:rsidRDefault="00DB50E0" w:rsidP="00505FE4"/>
    <w:sectPr w:rsidR="00DB50E0" w:rsidRPr="004466BB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CEA1B" w14:textId="77777777" w:rsidR="00DB12B5" w:rsidRDefault="00DB12B5" w:rsidP="00505FE4">
      <w:r>
        <w:separator/>
      </w:r>
    </w:p>
  </w:endnote>
  <w:endnote w:type="continuationSeparator" w:id="0">
    <w:p w14:paraId="459F5BBD" w14:textId="77777777" w:rsidR="00DB12B5" w:rsidRDefault="00DB12B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2412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9A75F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6269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E934014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B631C" w14:textId="77777777" w:rsidR="00DB12B5" w:rsidRDefault="00DB12B5" w:rsidP="00505FE4">
      <w:r>
        <w:separator/>
      </w:r>
    </w:p>
  </w:footnote>
  <w:footnote w:type="continuationSeparator" w:id="0">
    <w:p w14:paraId="7F322E3C" w14:textId="77777777" w:rsidR="00DB12B5" w:rsidRDefault="00DB12B5" w:rsidP="00505FE4">
      <w:r>
        <w:continuationSeparator/>
      </w:r>
    </w:p>
  </w:footnote>
  <w:footnote w:id="1">
    <w:p w14:paraId="1746AFC3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93EA4"/>
    <w:multiLevelType w:val="multilevel"/>
    <w:tmpl w:val="ABF6A8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19B4973"/>
    <w:multiLevelType w:val="multilevel"/>
    <w:tmpl w:val="2CDA25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AF42C06"/>
    <w:multiLevelType w:val="multilevel"/>
    <w:tmpl w:val="5F605A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3152319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3263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77503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9DC"/>
    <w:rsid w:val="001A3BC7"/>
    <w:rsid w:val="002410B7"/>
    <w:rsid w:val="002A7236"/>
    <w:rsid w:val="00322B3C"/>
    <w:rsid w:val="003C5BEE"/>
    <w:rsid w:val="004466BB"/>
    <w:rsid w:val="00461C07"/>
    <w:rsid w:val="00505FE4"/>
    <w:rsid w:val="00583C7B"/>
    <w:rsid w:val="005E309D"/>
    <w:rsid w:val="006369D6"/>
    <w:rsid w:val="00654079"/>
    <w:rsid w:val="006A42D8"/>
    <w:rsid w:val="007339DC"/>
    <w:rsid w:val="008A2D5A"/>
    <w:rsid w:val="00913907"/>
    <w:rsid w:val="00A0655B"/>
    <w:rsid w:val="00A4490B"/>
    <w:rsid w:val="00AC0D49"/>
    <w:rsid w:val="00B44151"/>
    <w:rsid w:val="00B8330D"/>
    <w:rsid w:val="00CA28FB"/>
    <w:rsid w:val="00CE388D"/>
    <w:rsid w:val="00D14EFF"/>
    <w:rsid w:val="00DB12B5"/>
    <w:rsid w:val="00DB50E0"/>
    <w:rsid w:val="00E2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D6FDE"/>
  <w15:chartTrackingRefBased/>
  <w15:docId w15:val="{EE3EB248-1AB5-497B-B2FE-145A2BBB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normal1">
    <w:name w:val="normal1"/>
    <w:qFormat/>
    <w:rsid w:val="00B8330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1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be\OneDrive\Pulpit\sylabu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15</TotalTime>
  <Pages>4</Pages>
  <Words>1054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Sacha</dc:creator>
  <cp:keywords/>
  <dc:description/>
  <cp:lastModifiedBy>Teresa Jurewicz-Obrzut</cp:lastModifiedBy>
  <cp:revision>6</cp:revision>
  <cp:lastPrinted>2023-12-05T12:20:00Z</cp:lastPrinted>
  <dcterms:created xsi:type="dcterms:W3CDTF">2024-06-05T06:34:00Z</dcterms:created>
  <dcterms:modified xsi:type="dcterms:W3CDTF">2024-08-21T14:01:00Z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